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49CFB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UGHTRED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73270E0A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Edenbridge, Kent.</w:t>
      </w:r>
    </w:p>
    <w:p w14:paraId="3C529310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6E0A959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CDA1AF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72C0950E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61233C29" w14:textId="77777777" w:rsidR="0055004C" w:rsidRDefault="0055004C" w:rsidP="0055004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m10,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FC7D753" w14:textId="77777777" w:rsidR="0055004C" w:rsidRDefault="0055004C" w:rsidP="0055004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509C4A3E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D9041E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E7FB357" w14:textId="77777777" w:rsidR="0055004C" w:rsidRDefault="0055004C" w:rsidP="0055004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March 2023</w:t>
      </w:r>
    </w:p>
    <w:p w14:paraId="2090C6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E4FA4" w14:textId="77777777" w:rsidR="0055004C" w:rsidRDefault="0055004C" w:rsidP="009139A6">
      <w:r>
        <w:separator/>
      </w:r>
    </w:p>
  </w:endnote>
  <w:endnote w:type="continuationSeparator" w:id="0">
    <w:p w14:paraId="4DB77770" w14:textId="77777777" w:rsidR="0055004C" w:rsidRDefault="005500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611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DC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A1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5CB5F" w14:textId="77777777" w:rsidR="0055004C" w:rsidRDefault="0055004C" w:rsidP="009139A6">
      <w:r>
        <w:separator/>
      </w:r>
    </w:p>
  </w:footnote>
  <w:footnote w:type="continuationSeparator" w:id="0">
    <w:p w14:paraId="315DA850" w14:textId="77777777" w:rsidR="0055004C" w:rsidRDefault="005500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3FA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2D1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63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04C"/>
    <w:rsid w:val="000666E0"/>
    <w:rsid w:val="002510B7"/>
    <w:rsid w:val="0055004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46D50"/>
  <w15:chartTrackingRefBased/>
  <w15:docId w15:val="{281F94BE-65DA-4A25-AD0B-62250E14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2023-03-24T20:44:00Z</dcterms:created>
  <dcterms:modified xsi:type="dcterms:W3CDTF">2023-03-24T20:51:00Z</dcterms:modified>
</cp:coreProperties>
</file>